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821" w:rsidRDefault="00BB0821" w:rsidP="00BB08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TOLLER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B0821" w:rsidRDefault="00BB0821" w:rsidP="00BB08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Westside House, in Craven, West Riding of Yorkshire. Yeoman.</w:t>
      </w:r>
    </w:p>
    <w:p w:rsidR="00BB0821" w:rsidRDefault="00BB0821" w:rsidP="00BB0821">
      <w:pPr>
        <w:rPr>
          <w:rFonts w:ascii="Times New Roman" w:hAnsi="Times New Roman" w:cs="Times New Roman"/>
        </w:rPr>
      </w:pPr>
    </w:p>
    <w:p w:rsidR="00BB0821" w:rsidRDefault="00BB0821" w:rsidP="00BB0821">
      <w:pPr>
        <w:rPr>
          <w:rFonts w:ascii="Times New Roman" w:hAnsi="Times New Roman" w:cs="Times New Roman"/>
        </w:rPr>
      </w:pPr>
    </w:p>
    <w:p w:rsidR="00BB0821" w:rsidRDefault="00BB0821" w:rsidP="00BB08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Darnton, Abbot of Fountains Abbey(q.v.), brought a plaint of debt</w:t>
      </w:r>
    </w:p>
    <w:p w:rsidR="00BB0821" w:rsidRDefault="00BB0821" w:rsidP="00BB08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 and 8 others.</w:t>
      </w:r>
    </w:p>
    <w:p w:rsidR="00BB0821" w:rsidRDefault="00BB0821" w:rsidP="00BB08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BB0821" w:rsidRDefault="00BB0821" w:rsidP="00BB0821">
      <w:pPr>
        <w:rPr>
          <w:rFonts w:ascii="Times New Roman" w:hAnsi="Times New Roman" w:cs="Times New Roman"/>
        </w:rPr>
      </w:pPr>
    </w:p>
    <w:p w:rsidR="00BB0821" w:rsidRDefault="00BB0821" w:rsidP="00BB0821">
      <w:pPr>
        <w:rPr>
          <w:rFonts w:ascii="Times New Roman" w:hAnsi="Times New Roman" w:cs="Times New Roman"/>
        </w:rPr>
      </w:pPr>
    </w:p>
    <w:p w:rsidR="00BB0821" w:rsidRDefault="00BB0821" w:rsidP="00BB08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September 2017</w:t>
      </w:r>
    </w:p>
    <w:p w:rsidR="006B2F86" w:rsidRPr="00E71FC3" w:rsidRDefault="00BB08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821" w:rsidRDefault="00BB0821" w:rsidP="00E71FC3">
      <w:r>
        <w:separator/>
      </w:r>
    </w:p>
  </w:endnote>
  <w:endnote w:type="continuationSeparator" w:id="0">
    <w:p w:rsidR="00BB0821" w:rsidRDefault="00BB082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821" w:rsidRDefault="00BB0821" w:rsidP="00E71FC3">
      <w:r>
        <w:separator/>
      </w:r>
    </w:p>
  </w:footnote>
  <w:footnote w:type="continuationSeparator" w:id="0">
    <w:p w:rsidR="00BB0821" w:rsidRDefault="00BB082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821"/>
    <w:rsid w:val="001A7C09"/>
    <w:rsid w:val="00577BD5"/>
    <w:rsid w:val="00656CBA"/>
    <w:rsid w:val="006A1F77"/>
    <w:rsid w:val="00733BE7"/>
    <w:rsid w:val="00AB52E8"/>
    <w:rsid w:val="00B16D3F"/>
    <w:rsid w:val="00BB082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F43D2E-8DC6-4E59-935F-0F0468FA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082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2017-09-10T18:27:00Z</dcterms:created>
  <dcterms:modified xsi:type="dcterms:W3CDTF">2017-09-10T18:28:00Z</dcterms:modified>
</cp:coreProperties>
</file>